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97E69" w:rsidTr="00097E6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E69" w:rsidRDefault="00097E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7E69" w:rsidRDefault="00097E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97E69" w:rsidRDefault="00097E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97E69" w:rsidRDefault="00097E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97E69" w:rsidRDefault="00097E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097E69" w:rsidP="00097E69" w:rsidRDefault="00097E69" w14:paraId="783d26c" w14:textId="783d26c">
      <w:pPr>
        <w:tabs>
          <w:tab w:val="left" w:pos="709"/>
        </w:tabs>
        <w15:collapsed w:val="false"/>
      </w:pPr>
      <w:r>
        <w:t xml:space="preserve">                </w:t>
      </w:r>
    </w:p>
    <w:p w:rsidR="00097E69" w:rsidP="00097E69" w:rsidRDefault="00097E69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97E69" w:rsidP="00097E69" w:rsidRDefault="00097E69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St-2414/2019</w:t>
      </w:r>
    </w:p>
    <w:p w:rsidR="00097E69" w:rsidP="00097E69" w:rsidRDefault="00097E69">
      <w:pPr>
        <w:tabs>
          <w:tab w:val="left" w:pos="709"/>
        </w:tabs>
      </w:pPr>
      <w:r>
        <w:t xml:space="preserve"> </w:t>
      </w:r>
    </w:p>
    <w:p w:rsidR="00097E69" w:rsidP="00097E69" w:rsidRDefault="00097E69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97E69" w:rsidP="00097E69" w:rsidRDefault="00097E69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97E69" w:rsidP="00097E69" w:rsidRDefault="00097E69">
      <w:pPr>
        <w:tabs>
          <w:tab w:val="left" w:pos="709"/>
        </w:tabs>
      </w:pPr>
    </w:p>
    <w:p w:rsidR="00097E69" w:rsidP="00097E69" w:rsidRDefault="00097E69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097E69" w:rsidP="00097E69" w:rsidRDefault="00097E69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97E69" w:rsidP="00097E69" w:rsidRDefault="00097E69">
      <w:pPr>
        <w:tabs>
          <w:tab w:val="left" w:pos="709"/>
        </w:tabs>
      </w:pPr>
    </w:p>
    <w:p w:rsidR="00097E69" w:rsidP="00097E69" w:rsidRDefault="00097E69">
      <w:pPr>
        <w:tabs>
          <w:tab w:val="left" w:pos="709"/>
        </w:tabs>
      </w:pPr>
      <w:r>
        <w:tab/>
        <w:t xml:space="preserve">PREDMET:  OBAVIJEST O  USTUPANJU PREDMETA </w:t>
      </w:r>
    </w:p>
    <w:p w:rsidR="00097E69" w:rsidP="00097E69" w:rsidRDefault="00097E69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97E69" w:rsidP="00097E69" w:rsidRDefault="00097E69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97E69" w:rsidP="00097E69" w:rsidRDefault="00097E69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97E69" w:rsidP="00097E69" w:rsidRDefault="00097E69">
      <w:pPr>
        <w:tabs>
          <w:tab w:val="left" w:pos="709"/>
        </w:tabs>
      </w:pPr>
    </w:p>
    <w:p w:rsidR="00097E69" w:rsidP="00097E69" w:rsidRDefault="00097E69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097E69" w:rsidP="00097E69" w:rsidRDefault="00097E69">
      <w:pPr>
        <w:tabs>
          <w:tab w:val="left" w:pos="709"/>
        </w:tabs>
        <w:jc w:val="both"/>
      </w:pPr>
    </w:p>
    <w:p w:rsidR="00097E69" w:rsidP="00097E69" w:rsidRDefault="00097E69">
      <w:pPr>
        <w:tabs>
          <w:tab w:val="left" w:pos="709"/>
        </w:tabs>
      </w:pPr>
      <w:r>
        <w:t xml:space="preserve"> </w:t>
      </w:r>
      <w:r>
        <w:tab/>
        <w:t>13. St-2414/2019</w:t>
      </w:r>
    </w:p>
    <w:p w:rsidR="00097E69" w:rsidP="00097E69" w:rsidRDefault="00097E69">
      <w:pPr>
        <w:tabs>
          <w:tab w:val="left" w:pos="709"/>
        </w:tabs>
      </w:pPr>
    </w:p>
    <w:p w:rsidR="00097E69" w:rsidP="00097E69" w:rsidRDefault="00097E69">
      <w:pPr>
        <w:tabs>
          <w:tab w:val="left" w:pos="709"/>
        </w:tabs>
        <w:ind w:firstLine="708"/>
        <w:jc w:val="both"/>
      </w:pPr>
      <w:r>
        <w:t>Podnositelja:</w:t>
      </w:r>
    </w:p>
    <w:p w:rsidR="00097E69" w:rsidP="00097E69" w:rsidRDefault="00097E69">
      <w:pPr>
        <w:tabs>
          <w:tab w:val="left" w:pos="709"/>
        </w:tabs>
        <w:ind w:firstLine="708"/>
        <w:jc w:val="both"/>
      </w:pPr>
      <w:r>
        <w:t xml:space="preserve">FINA, </w:t>
      </w:r>
      <w:r w:rsidR="009A54AA">
        <w:t>RC Zagreb, Podružnica Karlovac, Ul. Pavla Vitezovića 1, Karlovac</w:t>
      </w:r>
    </w:p>
    <w:p w:rsidR="00097E69" w:rsidP="00097E69" w:rsidRDefault="00097E69">
      <w:pPr>
        <w:tabs>
          <w:tab w:val="left" w:pos="709"/>
        </w:tabs>
        <w:ind w:firstLine="708"/>
        <w:jc w:val="both"/>
      </w:pPr>
      <w:r>
        <w:t>OIB: 85821130368</w:t>
      </w:r>
    </w:p>
    <w:p w:rsidR="00097E69" w:rsidP="00097E69" w:rsidRDefault="00097E69">
      <w:pPr>
        <w:tabs>
          <w:tab w:val="left" w:pos="709"/>
        </w:tabs>
        <w:jc w:val="both"/>
      </w:pPr>
    </w:p>
    <w:p w:rsidR="00097E69" w:rsidP="00097E69" w:rsidRDefault="00097E69">
      <w:pPr>
        <w:tabs>
          <w:tab w:val="left" w:pos="709"/>
        </w:tabs>
        <w:jc w:val="both"/>
      </w:pPr>
      <w:r>
        <w:t xml:space="preserve">protiv </w:t>
      </w:r>
    </w:p>
    <w:p w:rsidR="00097E69" w:rsidP="00097E69" w:rsidRDefault="00097E69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97E69" w:rsidP="00097E69" w:rsidRDefault="00097E69">
      <w:pPr>
        <w:tabs>
          <w:tab w:val="left" w:pos="709"/>
        </w:tabs>
        <w:ind w:left="708"/>
        <w:jc w:val="both"/>
      </w:pPr>
      <w:r>
        <w:tab/>
        <w:t>ABRAMOVIĆ UVOZ - IZVOZ jednostavno društvo s ograničenom odgovornošću za trgovinu, Vojnić, V. Holjevca 8, OIB: 81168435630</w:t>
      </w:r>
    </w:p>
    <w:p w:rsidR="00097E69" w:rsidP="00097E69" w:rsidRDefault="00097E69">
      <w:pPr>
        <w:tabs>
          <w:tab w:val="left" w:pos="709"/>
        </w:tabs>
        <w:ind w:left="708"/>
        <w:jc w:val="both"/>
      </w:pPr>
    </w:p>
    <w:p w:rsidR="00097E69" w:rsidP="00097E69" w:rsidRDefault="00097E69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097E69" w:rsidP="00097E69" w:rsidRDefault="00097E69">
      <w:pPr>
        <w:tabs>
          <w:tab w:val="left" w:pos="709"/>
        </w:tabs>
        <w:jc w:val="both"/>
      </w:pPr>
    </w:p>
    <w:p w:rsidR="00097E69" w:rsidP="00097E69" w:rsidRDefault="00097E69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97E69" w:rsidP="00097E69" w:rsidRDefault="00097E69">
      <w:pPr>
        <w:tabs>
          <w:tab w:val="left" w:pos="709"/>
        </w:tabs>
      </w:pPr>
    </w:p>
    <w:p w:rsidR="00097E69" w:rsidP="00097E69" w:rsidRDefault="00097E69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97E69" w:rsidP="00097E69" w:rsidRDefault="00097E69">
      <w:pPr>
        <w:tabs>
          <w:tab w:val="left" w:pos="709"/>
        </w:tabs>
      </w:pPr>
    </w:p>
    <w:p w:rsidR="00097E69" w:rsidP="00097E69" w:rsidRDefault="00097E69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97E69" w:rsidP="00097E69" w:rsidRDefault="00097E69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97E69" w:rsidP="00097E69" w:rsidRDefault="00097E69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97E69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A54AA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97E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7E6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7E6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7E6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7E6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97E6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97E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97E6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7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E6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E6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E6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E6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97E6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E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E6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290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St-2414/2019-3</izvorni_sadrzaj>
    <derivirana_varijabla naziv="DomainObject.Oznaka_1">St-2414/2019-3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St-2414/2019</izvorni_sadrzaj>
    <derivirana_varijabla naziv="DomainObject.Predmet.OznakaBroj_1">St-2414/2019</derivirana_varijabla>
  </DomainObject.Predmet.OznakaBroj>
  <DomainObject.Predmet.OznakaBrojOptuznogAkta>
    <izvorni_sadrzaj>04-06-19-4104</izvorni_sadrzaj>
    <derivirana_varijabla naziv="DomainObject.Predmet.OznakaBrojOptuznogAkta_1">04-06-19-4104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ABRAMOVIĆ UVOZ - IZVOZ jednostavno društvo s ograničenom odgovornošću za trgovinu</izvorni_sadrzaj>
    <derivirana_varijabla naziv="DomainObject.Predmet.ProtustrankaFormated_1">  ABRAMOVIĆ UVOZ - IZVOZ jednostavno društvo s ograničenom odgovornošću za trgovinu</derivirana_varijabla>
  </DomainObject.Predmet.ProtustrankaFormated>
  <DomainObject.Predmet.ProtustrankaFormatedOIB>
    <izvorni_sadrzaj>  ABRAMOVIĆ UVOZ - IZVOZ jednostavno društvo s ograničenom odgovornošću za trgovinu, OIB 81168435630</izvorni_sadrzaj>
    <derivirana_varijabla naziv="DomainObject.Predmet.ProtustrankaFormatedOIB_1">  ABRAMOVIĆ UVOZ - IZVOZ jednostavno društvo s ograničenom odgovornošću za trgovinu, OIB 81168435630</derivirana_varijabla>
  </DomainObject.Predmet.ProtustrankaFormatedOIB>
  <DomainObject.Predmet.ProtustrankaFormatedWithAdress>
    <izvorni_sadrzaj> ABRAMOVIĆ UVOZ - IZVOZ jednostavno društvo s ograničenom odgovornošću za trgovinu, V. Holjevca 8, 47220 Vojnić</izvorni_sadrzaj>
    <derivirana_varijabla naziv="DomainObject.Predmet.ProtustrankaFormatedWithAdress_1"> ABRAMOVIĆ UVOZ - IZVOZ jednostavno društvo s ograničenom odgovornošću za trgovinu, V. Holjevca 8, 47220 Vojnić</derivirana_varijabla>
  </DomainObject.Predmet.ProtustrankaFormatedWithAdress>
  <DomainObject.Predmet.ProtustrankaFormatedWithAdressOIB>
    <izvorni_sadrzaj> ABRAMOVIĆ UVOZ - IZVOZ jednostavno društvo s ograničenom odgovornošću za trgovinu, OIB 81168435630, V. Holjevca 8, 47220 Vojnić</izvorni_sadrzaj>
    <derivirana_varijabla naziv="DomainObject.Predmet.ProtustrankaFormatedWithAdressOIB_1"> ABRAMOVIĆ UVOZ - IZVOZ jednostavno društvo s ograničenom odgovornošću za trgovinu, OIB 81168435630, V. Holjevca 8, 47220 Vojnić</derivirana_varijabla>
  </DomainObject.Predmet.ProtustrankaFormatedWithAdressOIB>
  <DomainObject.Predmet.ProtustrankaWithAdress>
    <izvorni_sadrzaj>ABRAMOVIĆ UVOZ - IZVOZ jednostavno društvo s ograničenom odgovornošću za trgovinu V. Holjevca 8, 47220 Vojnić</izvorni_sadrzaj>
    <derivirana_varijabla naziv="DomainObject.Predmet.ProtustrankaWithAdress_1">ABRAMOVIĆ UVOZ - IZVOZ jednostavno društvo s ograničenom odgovornošću za trgovinu V. Holjevca 8, 47220 Vojnić</derivirana_varijabla>
  </DomainObject.Predmet.ProtustrankaWithAdress>
  <DomainObject.Predmet.ProtustrankaWithAdressOIB>
    <izvorni_sadrzaj>ABRAMOVIĆ UVOZ - IZVOZ jednostavno društvo s ograničenom odgovornošću za trgovinu, OIB 81168435630, V. Holjevca 8, 47220 Vojnić</izvorni_sadrzaj>
    <derivirana_varijabla naziv="DomainObject.Predmet.ProtustrankaWithAdressOIB_1">ABRAMOVIĆ UVOZ - IZVOZ jednostavno društvo s ograničenom odgovornošću za trgovinu, OIB 81168435630, V. Holjevca 8, 47220 Vojnić</derivirana_varijabla>
  </DomainObject.Predmet.ProtustrankaWithAdressOIB>
  <DomainObject.Predmet.ProtustrankaNazivFormated>
    <izvorni_sadrzaj>ABRAMOVIĆ UVOZ - IZVOZ jednostavno društvo s ograničenom odgovornošću za trgovinu</izvorni_sadrzaj>
    <derivirana_varijabla naziv="DomainObject.Predmet.ProtustrankaNazivFormated_1">ABRAMOVIĆ UVOZ - IZVOZ jednostavno društvo s ograničenom odgovornošću za trgovinu</derivirana_varijabla>
  </DomainObject.Predmet.ProtustrankaNazivFormated>
  <DomainObject.Predmet.ProtustrankaNazivFormatedOIB>
    <izvorni_sadrzaj>ABRAMOVIĆ UVOZ - IZVOZ jednostavno društvo s ograničenom odgovornošću za trgovinu, OIB 81168435630</izvorni_sadrzaj>
    <derivirana_varijabla naziv="DomainObject.Predmet.ProtustrankaNazivFormatedOIB_1">ABRAMOVIĆ UVOZ - IZVOZ jednostavno društvo s ograničenom odgovornošću za trgovinu, OIB 81168435630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ABRAMOVIĆ UVOZ - IZVOZ jednostavno društvo s ograničenom odgovornošću za trgovinu</item>
    </izvorni_sadrzaj>
    <derivirana_varijabla naziv="DomainObject.Predmet.ProtuStrankaListFormated_1">
      <item>ABRAMOVIĆ UVOZ - IZVOZ jednostavno društvo s ograničenom odgovornošću za trgovinu</item>
    </derivirana_varijabla>
  </DomainObject.Predmet.ProtuStrankaListFormated>
  <DomainObject.Predmet.ProtuStrankaListFormatedOIB>
    <izvorni_sadrzaj>
      <item>ABRAMOVIĆ UVOZ - IZVOZ jednostavno društvo s ograničenom odgovornošću za trgovinu, OIB 81168435630</item>
    </izvorni_sadrzaj>
    <derivirana_varijabla naziv="DomainObject.Predmet.ProtuStrankaListFormatedOIB_1">
      <item>ABRAMOVIĆ UVOZ - IZVOZ jednostavno društvo s ograničenom odgovornošću za trgovinu, OIB 81168435630</item>
    </derivirana_varijabla>
  </DomainObject.Predmet.ProtuStrankaListFormatedOIB>
  <DomainObject.Predmet.ProtuStrankaListFormatedWithAdress>
    <izvorni_sadrzaj>
      <item>ABRAMOVIĆ UVOZ - IZVOZ jednostavno društvo s ograničenom odgovornošću za trgovinu, V. Holjevca 8, 47220 Vojnić</item>
    </izvorni_sadrzaj>
    <derivirana_varijabla naziv="DomainObject.Predmet.ProtuStrankaListFormatedWithAdress_1">
      <item>ABRAMOVIĆ UVOZ - IZVOZ jednostavno društvo s ograničenom odgovornošću za trgovinu, V. Holjevca 8, 47220 Vojnić</item>
    </derivirana_varijabla>
  </DomainObject.Predmet.ProtuStrankaListFormatedWithAdress>
  <DomainObject.Predmet.ProtuStrankaListFormatedWithAdressOIB>
    <izvorni_sadrzaj>
      <item>ABRAMOVIĆ UVOZ - IZVOZ jednostavno društvo s ograničenom odgovornošću za trgovinu, OIB 81168435630, V. Holjevca 8, 47220 Vojnić</item>
    </izvorni_sadrzaj>
    <derivirana_varijabla naziv="DomainObject.Predmet.ProtuStrankaListFormatedWithAdressOIB_1">
      <item>ABRAMOVIĆ UVOZ - IZVOZ jednostavno društvo s ograničenom odgovornošću za trgovinu, OIB 81168435630, V. Holjevca 8, 47220 Vojnić</item>
    </derivirana_varijabla>
  </DomainObject.Predmet.ProtuStrankaListFormatedWithAdressOIB>
  <DomainObject.Predmet.ProtuStrankaListNazivFormated>
    <izvorni_sadrzaj>
      <item>ABRAMOVIĆ UVOZ - IZVOZ jednostavno društvo s ograničenom odgovornošću za trgovinu</item>
    </izvorni_sadrzaj>
    <derivirana_varijabla naziv="DomainObject.Predmet.ProtuStrankaListNazivFormated_1">
      <item>ABRAMOVIĆ UVOZ - IZVOZ jednostavno društvo s ograničenom odgovornošću za trgovinu</item>
    </derivirana_varijabla>
  </DomainObject.Predmet.ProtuStrankaListNazivFormated>
  <DomainObject.Predmet.ProtuStrankaListNazivFormatedOIB>
    <izvorni_sadrzaj>
      <item>ABRAMOVIĆ UVOZ - IZVOZ jednostavno društvo s ograničenom odgovornošću za trgovinu, OIB 81168435630</item>
    </izvorni_sadrzaj>
    <derivirana_varijabla naziv="DomainObject.Predmet.ProtuStrankaListNazivFormatedOIB_1">
      <item>ABRAMOVIĆ UVOZ - IZVOZ jednostavno društvo s ograničenom odgovornošću za trgovinu, OIB 81168435630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>St-2414/2019-3</izvorni_sadrzaj>
    <derivirana_varijabla naziv="DomainObject.PoslovniBrojDokumenta_1">St-2414/2019-3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ABRAMOVIĆ UVOZ - IZVOZ jednostavno društvo s ograničenom odgovornošću za trgovinu</izvorni_sadrzaj>
    <derivirana_varijabla naziv="DomainObject.Predmet.ProtustrankaIDrugi_1">ABRAMOVIĆ UVOZ - IZVOZ jednostavno društvo s ograničenom odgovornošću za trgovinu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ABRAMOVIĆ UVOZ - IZVOZ jednostavno društvo s ograničenom odgovornošću za trgovinu, OIB 81168435630, V. Holjevca 8, 47220 Vojnić</izvorni_sadrzaj>
    <derivirana_varijabla naziv="DomainObject.Predmet.ProtustrankaIDrugiAdressOIB_1">ABRAMOVIĆ UVOZ - IZVOZ jednostavno društvo s ograničenom odgovornošću za trgovinu, OIB 81168435630, V.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ABRAMOVIĆ UVOZ - IZVOZ jednostavno društvo s ograničenom odgovornošću za trgovinu</item>
      <item>Financijska agencija</item>
    </izvorni_sadrzaj>
    <derivirana_varijabla naziv="DomainObject.Predmet.SudioniciListNaziv_1">
      <item>ABRAMOVIĆ UVOZ - IZVOZ jednostavno društvo s ograničenom odgovornošću za trgovinu</item>
      <item>Financijska agencija</item>
    </derivirana_varijabla>
  </DomainObject.Predmet.SudioniciListNaziv>
  <DomainObject.Predmet.SudioniciListAdressOIB>
    <izvorni_sadrzaj>
      <item>ABRAMOVIĆ UVOZ - IZVOZ jednostavno društvo s ograničenom odgovornošću za trgovinu, OIB 81168435630, V. Holjevca 8,47220 Vojnić</item>
      <item>Financijska agencija, OIB 85821130368, UL.PAVLA VITEZOVIĆA 1,47000 Karlovac</item>
    </izvorni_sadrzaj>
    <derivirana_varijabla naziv="DomainObject.Predmet.SudioniciListAdressOIB_1">
      <item>ABRAMOVIĆ UVOZ - IZVOZ jednostavno društvo s ograničenom odgovornošću za trgovinu, OIB 81168435630, V. Holjevca 8,47220 Vojnić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81168435630</item>
      <item>, OIB 85821130368</item>
    </izvorni_sadrzaj>
    <derivirana_varijabla naziv="DomainObject.Predmet.SudioniciListNazivOIB_1">
      <item>, OIB 81168435630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870</properties:Characters>
  <properties:Lines>46</properties:Lines>
  <properties:Paragraphs>25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2019-12-14T07:23:00Z</cp:lastPrinted>
  <dcterms:modified xmlns:xsi="http://www.w3.org/2001/XMLSchema-instance" xsi:type="dcterms:W3CDTF">2019-12-14T07:27:00Z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St-2414/2019-3 / Odluka - Ustupljeno drugom sudu - čl. 11 Zakona o sudovima (DOPIS_DELEGACIJA_BJELOVAR.docx)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